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b/>
          <w:sz w:val="32"/>
          <w:szCs w:val="32"/>
          <w:u w:val="single"/>
        </w:rPr>
        <w:t>WHITE SAUCE</w:t>
      </w:r>
    </w:p>
    <w:p w:rsidR="00DB1BC1" w:rsidRPr="00DB1BC1" w:rsidRDefault="00DB1BC1" w:rsidP="002F63A1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THIN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tablespoon butter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tablespoon flour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milk</w:t>
      </w:r>
    </w:p>
    <w:p w:rsidR="00DB1BC1" w:rsidRPr="00DB1BC1" w:rsidRDefault="00DB1BC1" w:rsidP="002F63A1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MEDIUM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tablespoons butter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2 tablespoons flour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milk</w:t>
      </w:r>
    </w:p>
    <w:p w:rsidR="00DB1BC1" w:rsidRPr="00DB1BC1" w:rsidRDefault="00DB1BC1" w:rsidP="002F63A1">
      <w:pPr>
        <w:jc w:val="center"/>
        <w:rPr>
          <w:rFonts w:ascii="Lucida Handwriting" w:hAnsi="Lucida Handwriting"/>
          <w:sz w:val="32"/>
          <w:szCs w:val="32"/>
          <w:u w:val="single"/>
        </w:rPr>
      </w:pPr>
      <w:r>
        <w:rPr>
          <w:rFonts w:ascii="Lucida Handwriting" w:hAnsi="Lucida Handwriting"/>
          <w:sz w:val="32"/>
          <w:szCs w:val="32"/>
          <w:u w:val="single"/>
        </w:rPr>
        <w:t>THICK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tablespoons butter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3 tablespoons flour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½ teaspoon salt</w:t>
      </w:r>
    </w:p>
    <w:p w:rsid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1 cup milk</w:t>
      </w:r>
    </w:p>
    <w:p w:rsidR="00DB1BC1" w:rsidRPr="00DB1BC1" w:rsidRDefault="00DB1BC1" w:rsidP="002F63A1">
      <w:pPr>
        <w:jc w:val="center"/>
        <w:rPr>
          <w:rFonts w:ascii="Lucida Handwriting" w:hAnsi="Lucida Handwriting"/>
          <w:sz w:val="32"/>
          <w:szCs w:val="32"/>
        </w:rPr>
      </w:pPr>
      <w:r>
        <w:rPr>
          <w:rFonts w:ascii="Lucida Handwriting" w:hAnsi="Lucida Handwriting"/>
          <w:sz w:val="32"/>
          <w:szCs w:val="32"/>
        </w:rPr>
        <w:t>Melt butter, add salt and flour, stir until thick, add milk very slowly, constantly stirring.  Cook and stir until creamy and bubbling.</w:t>
      </w:r>
    </w:p>
    <w:sectPr w:rsidR="00DB1BC1" w:rsidRPr="00DB1BC1" w:rsidSect="001D27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compat/>
  <w:rsids>
    <w:rsidRoot w:val="00DB1BC1"/>
    <w:rsid w:val="001D2716"/>
    <w:rsid w:val="00256B52"/>
    <w:rsid w:val="002F63A1"/>
    <w:rsid w:val="00B24EE8"/>
    <w:rsid w:val="00DB1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7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a_2\Desktop\Recip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Recipe</Template>
  <TotalTime>7</TotalTime>
  <Pages>1</Pages>
  <Words>54</Words>
  <Characters>314</Characters>
  <Application>Microsoft Office Word</Application>
  <DocSecurity>0</DocSecurity>
  <Lines>2</Lines>
  <Paragraphs>1</Paragraphs>
  <ScaleCrop>false</ScaleCrop>
  <Company>Hewlett-Packard</Company>
  <LinksUpToDate>false</LinksUpToDate>
  <CharactersWithSpaces>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Angela_2</dc:creator>
  <cp:lastModifiedBy>Angela_2</cp:lastModifiedBy>
  <cp:revision>2</cp:revision>
  <dcterms:created xsi:type="dcterms:W3CDTF">2012-07-18T23:51:00Z</dcterms:created>
  <dcterms:modified xsi:type="dcterms:W3CDTF">2012-07-18T23:58:00Z</dcterms:modified>
</cp:coreProperties>
</file>